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FC6" w:rsidRDefault="008C5FC6" w:rsidP="00CB3E43">
      <w:pPr>
        <w:rPr>
          <w:rFonts w:asciiTheme="majorHAnsi" w:hAnsiTheme="majorHAnsi" w:cstheme="majorHAnsi"/>
          <w:u w:val="single"/>
        </w:rPr>
      </w:pPr>
    </w:p>
    <w:p w:rsidR="00A90017" w:rsidRDefault="006C064C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8C5FC6">
        <w:rPr>
          <w:rFonts w:asciiTheme="majorHAnsi" w:hAnsiTheme="majorHAnsi" w:cstheme="majorHAnsi"/>
          <w:u w:val="single"/>
        </w:rPr>
        <w:t>Lesson 1</w:t>
      </w:r>
    </w:p>
    <w:p w:rsidR="006774B3" w:rsidRPr="006774B3" w:rsidRDefault="006774B3" w:rsidP="00CB3E43">
      <w:pPr>
        <w:rPr>
          <w:rFonts w:asciiTheme="majorHAnsi" w:hAnsiTheme="majorHAnsi" w:cstheme="majorHAnsi"/>
          <w:sz w:val="28"/>
        </w:rPr>
      </w:pPr>
      <w:r w:rsidRPr="006774B3">
        <w:rPr>
          <w:rFonts w:asciiTheme="majorHAnsi" w:hAnsiTheme="majorHAnsi" w:cstheme="majorHAnsi"/>
          <w:sz w:val="28"/>
        </w:rPr>
        <w:t>1.</w:t>
      </w:r>
    </w:p>
    <w:p w:rsidR="003D4E77" w:rsidRDefault="00126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740DB07" wp14:editId="3C4313E8">
            <wp:extent cx="4664075" cy="4380230"/>
            <wp:effectExtent l="0" t="0" r="317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4380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76A" w:rsidRDefault="00126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F633EF1" wp14:editId="26007AC2">
            <wp:extent cx="4664075" cy="1170305"/>
            <wp:effectExtent l="0" t="0" r="317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170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676A" w:rsidRDefault="0012676A" w:rsidP="00CB3E43">
      <w:pPr>
        <w:rPr>
          <w:rFonts w:asciiTheme="majorHAnsi" w:hAnsiTheme="majorHAnsi" w:cstheme="majorHAnsi"/>
          <w:sz w:val="28"/>
        </w:rPr>
      </w:pPr>
    </w:p>
    <w:p w:rsidR="003D4E77" w:rsidRDefault="003D4E77" w:rsidP="00CB3E43">
      <w:pPr>
        <w:rPr>
          <w:rFonts w:asciiTheme="majorHAnsi" w:hAnsiTheme="majorHAnsi" w:cstheme="majorHAnsi"/>
          <w:sz w:val="28"/>
        </w:rPr>
      </w:pPr>
    </w:p>
    <w:p w:rsidR="003D4E77" w:rsidRDefault="003D4E77" w:rsidP="00CB3E43">
      <w:pPr>
        <w:rPr>
          <w:rFonts w:asciiTheme="majorHAnsi" w:hAnsiTheme="majorHAnsi" w:cstheme="majorHAnsi"/>
          <w:sz w:val="28"/>
        </w:rPr>
      </w:pPr>
    </w:p>
    <w:p w:rsidR="0012676A" w:rsidRDefault="0012676A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12676A" w:rsidRDefault="0012676A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22988C1B" wp14:editId="0328D90B">
            <wp:extent cx="4664075" cy="2336165"/>
            <wp:effectExtent l="0" t="0" r="3175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336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C060AAB" wp14:editId="327EF4D8">
            <wp:extent cx="4664075" cy="2597785"/>
            <wp:effectExtent l="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597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105889" w:rsidRDefault="00105889" w:rsidP="00CB3E43">
      <w:pPr>
        <w:rPr>
          <w:rFonts w:asciiTheme="majorHAnsi" w:hAnsiTheme="majorHAnsi" w:cstheme="majorHAnsi"/>
          <w:sz w:val="28"/>
        </w:rPr>
      </w:pP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D5EBD08" wp14:editId="308107A6">
            <wp:extent cx="4664075" cy="2301240"/>
            <wp:effectExtent l="0" t="0" r="3175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</w:p>
    <w:p w:rsidR="00105889" w:rsidRDefault="00105889" w:rsidP="00CB3E43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105889" w:rsidRPr="006774B3" w:rsidRDefault="00105889" w:rsidP="00CB3E4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639DB53B" wp14:editId="252788C6">
            <wp:extent cx="4533900" cy="22383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05889" w:rsidRPr="006774B3" w:rsidSect="00CB3E43">
      <w:headerReference w:type="default" r:id="rId13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22E5B"/>
    <w:rsid w:val="00431FC3"/>
    <w:rsid w:val="00482841"/>
    <w:rsid w:val="00485708"/>
    <w:rsid w:val="00485CFA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C5FC6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B3E43"/>
    <w:rsid w:val="00CD1399"/>
    <w:rsid w:val="00CE5C8B"/>
    <w:rsid w:val="00D12ED8"/>
    <w:rsid w:val="00D16AF3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3C8937E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2</Pages>
  <Words>8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4</cp:revision>
  <cp:lastPrinted>2011-03-29T10:54:00Z</cp:lastPrinted>
  <dcterms:created xsi:type="dcterms:W3CDTF">2021-01-25T14:16:00Z</dcterms:created>
  <dcterms:modified xsi:type="dcterms:W3CDTF">2021-01-25T21:29:00Z</dcterms:modified>
</cp:coreProperties>
</file>